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4B06" w14:textId="71417D91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C511DD">
        <w:rPr>
          <w:rFonts w:ascii="Arial" w:eastAsia="SimSun" w:hAnsi="Arial"/>
          <w:b/>
          <w:sz w:val="24"/>
        </w:rPr>
        <w:t>6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44A37" w:rsidRPr="00344A37">
        <w:rPr>
          <w:rFonts w:ascii="Arial" w:eastAsia="SimSun" w:hAnsi="Arial"/>
          <w:b/>
          <w:bCs/>
          <w:sz w:val="24"/>
          <w:lang w:eastAsia="ja-JP"/>
        </w:rPr>
        <w:t>R4-230</w:t>
      </w:r>
      <w:r w:rsidR="00302A39">
        <w:rPr>
          <w:rFonts w:ascii="Arial" w:eastAsia="SimSun" w:hAnsi="Arial"/>
          <w:b/>
          <w:bCs/>
          <w:sz w:val="24"/>
          <w:lang w:eastAsia="ja-JP"/>
        </w:rPr>
        <w:t>3631</w:t>
      </w:r>
    </w:p>
    <w:p w14:paraId="5A59205C" w14:textId="2229D3C0" w:rsidR="0020216A" w:rsidRPr="000F3A2F" w:rsidRDefault="008A32F4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Athens Greece</w:t>
      </w:r>
      <w:r w:rsidR="0020216A">
        <w:rPr>
          <w:rFonts w:ascii="Arial" w:eastAsia="SimSun" w:hAnsi="Arial"/>
          <w:b/>
          <w:sz w:val="24"/>
        </w:rPr>
        <w:t xml:space="preserve">, </w:t>
      </w:r>
      <w:r w:rsidR="0064092F">
        <w:rPr>
          <w:rFonts w:ascii="Arial" w:eastAsia="SimSun" w:hAnsi="Arial"/>
          <w:b/>
          <w:sz w:val="24"/>
        </w:rPr>
        <w:t>27 Feb</w:t>
      </w:r>
      <w:r w:rsidR="0020216A">
        <w:rPr>
          <w:rFonts w:ascii="Arial" w:eastAsia="SimSun" w:hAnsi="Arial"/>
          <w:b/>
          <w:sz w:val="24"/>
        </w:rPr>
        <w:t xml:space="preserve"> – </w:t>
      </w:r>
      <w:r w:rsidR="0064092F">
        <w:rPr>
          <w:rFonts w:ascii="Arial" w:eastAsia="SimSun" w:hAnsi="Arial"/>
          <w:b/>
          <w:sz w:val="24"/>
        </w:rPr>
        <w:t>3</w:t>
      </w:r>
      <w:r w:rsidR="0020216A">
        <w:rPr>
          <w:rFonts w:ascii="Arial" w:eastAsia="SimSun" w:hAnsi="Arial"/>
          <w:b/>
          <w:sz w:val="24"/>
        </w:rPr>
        <w:t xml:space="preserve"> </w:t>
      </w:r>
      <w:proofErr w:type="gramStart"/>
      <w:r w:rsidR="0064092F">
        <w:rPr>
          <w:rFonts w:ascii="Arial" w:eastAsia="SimSun" w:hAnsi="Arial"/>
          <w:b/>
          <w:sz w:val="24"/>
        </w:rPr>
        <w:t>Mar</w:t>
      </w:r>
      <w:r w:rsidR="0020216A" w:rsidRPr="009C576E">
        <w:rPr>
          <w:rFonts w:ascii="Arial" w:eastAsia="SimSun" w:hAnsi="Arial"/>
          <w:b/>
          <w:sz w:val="24"/>
        </w:rPr>
        <w:t>,</w:t>
      </w:r>
      <w:proofErr w:type="gramEnd"/>
      <w:r w:rsidR="0020216A">
        <w:rPr>
          <w:rFonts w:ascii="Arial" w:eastAsia="SimSun" w:hAnsi="Arial"/>
          <w:b/>
          <w:sz w:val="24"/>
        </w:rPr>
        <w:t xml:space="preserve"> </w:t>
      </w:r>
      <w:r w:rsidR="0020216A" w:rsidRPr="000F3A2F">
        <w:rPr>
          <w:rFonts w:ascii="Arial" w:eastAsia="SimSun" w:hAnsi="Arial"/>
          <w:b/>
          <w:sz w:val="24"/>
        </w:rPr>
        <w:t>202</w:t>
      </w:r>
      <w:r w:rsidR="0064092F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bookmarkEnd w:id="3"/>
    <w:p w14:paraId="1FD587F0" w14:textId="77777777" w:rsidR="004B05C3" w:rsidRPr="001B6600" w:rsidRDefault="004B05C3" w:rsidP="004B05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1B6600">
        <w:rPr>
          <w:rFonts w:ascii="Arial" w:hAnsi="Arial" w:cs="Arial"/>
          <w:b/>
          <w:sz w:val="24"/>
          <w:szCs w:val="24"/>
        </w:rPr>
        <w:t>Title:</w:t>
      </w:r>
      <w:r w:rsidRPr="001B6600">
        <w:rPr>
          <w:rFonts w:ascii="Arial" w:hAnsi="Arial" w:cs="Arial"/>
          <w:b/>
          <w:sz w:val="24"/>
          <w:szCs w:val="24"/>
        </w:rPr>
        <w:tab/>
        <w:t>Reply LS on new contiguous BW classes for legacy networks</w:t>
      </w:r>
    </w:p>
    <w:p w14:paraId="5DCCD61B" w14:textId="1CB06BAD" w:rsidR="004B05C3" w:rsidRPr="001B6600" w:rsidRDefault="004B05C3" w:rsidP="004B05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1B6600">
        <w:rPr>
          <w:rFonts w:ascii="Arial" w:hAnsi="Arial" w:cs="Arial"/>
          <w:b/>
          <w:sz w:val="24"/>
          <w:szCs w:val="24"/>
        </w:rPr>
        <w:t>Response to:</w:t>
      </w:r>
      <w:r w:rsidRPr="001B6600">
        <w:rPr>
          <w:rFonts w:ascii="Arial" w:hAnsi="Arial" w:cs="Arial"/>
          <w:b/>
          <w:sz w:val="24"/>
          <w:szCs w:val="24"/>
        </w:rPr>
        <w:tab/>
      </w:r>
      <w:r w:rsidR="00DD1B60" w:rsidRPr="001B6600">
        <w:rPr>
          <w:rFonts w:ascii="Arial" w:hAnsi="Arial" w:cs="Arial"/>
          <w:b/>
          <w:sz w:val="22"/>
          <w:szCs w:val="22"/>
          <w:lang w:eastAsia="en-GB"/>
        </w:rPr>
        <w:t xml:space="preserve">R4-2300017, </w:t>
      </w:r>
      <w:r w:rsidRPr="001B6600">
        <w:rPr>
          <w:rFonts w:ascii="Arial" w:hAnsi="Arial" w:cs="Arial"/>
          <w:b/>
          <w:sz w:val="24"/>
          <w:szCs w:val="24"/>
        </w:rPr>
        <w:t>R2-22</w:t>
      </w:r>
      <w:r w:rsidR="00DD1B60" w:rsidRPr="001B6600">
        <w:rPr>
          <w:rFonts w:ascii="Arial" w:hAnsi="Arial" w:cs="Arial"/>
          <w:b/>
          <w:sz w:val="24"/>
          <w:szCs w:val="24"/>
        </w:rPr>
        <w:t>13312</w:t>
      </w:r>
    </w:p>
    <w:p w14:paraId="163EB46F" w14:textId="77777777" w:rsidR="004B05C3" w:rsidRPr="001B6600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B6600">
        <w:rPr>
          <w:rFonts w:ascii="Arial" w:hAnsi="Arial" w:cs="Arial"/>
          <w:b/>
          <w:sz w:val="24"/>
          <w:szCs w:val="24"/>
        </w:rPr>
        <w:t>Release:</w:t>
      </w:r>
      <w:r w:rsidRPr="001B6600">
        <w:rPr>
          <w:rFonts w:ascii="Arial" w:hAnsi="Arial" w:cs="Arial"/>
          <w:b/>
          <w:sz w:val="24"/>
          <w:szCs w:val="24"/>
        </w:rPr>
        <w:tab/>
        <w:t>Release 17</w:t>
      </w:r>
    </w:p>
    <w:p w14:paraId="7E9CCC01" w14:textId="60EEBC4E" w:rsidR="004B05C3" w:rsidRPr="001B6600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B6600">
        <w:rPr>
          <w:rFonts w:ascii="Arial" w:hAnsi="Arial" w:cs="Arial"/>
          <w:b/>
          <w:sz w:val="24"/>
          <w:szCs w:val="24"/>
        </w:rPr>
        <w:t>Work Items:</w:t>
      </w:r>
      <w:r w:rsidRPr="001B6600">
        <w:rPr>
          <w:rFonts w:ascii="Arial" w:hAnsi="Arial" w:cs="Arial"/>
          <w:b/>
          <w:sz w:val="24"/>
          <w:szCs w:val="24"/>
        </w:rPr>
        <w:tab/>
      </w:r>
      <w:r w:rsidR="002340E9" w:rsidRPr="001B6600">
        <w:rPr>
          <w:rFonts w:ascii="Arial" w:hAnsi="Arial" w:cs="Arial"/>
          <w:b/>
          <w:sz w:val="24"/>
          <w:szCs w:val="24"/>
        </w:rPr>
        <w:t xml:space="preserve">NR_RF_FR2_req_enh2-Core / </w:t>
      </w:r>
      <w:proofErr w:type="spellStart"/>
      <w:r w:rsidR="006F55D5" w:rsidRPr="001B6600">
        <w:rPr>
          <w:rFonts w:ascii="Arial" w:hAnsi="Arial" w:cs="Arial"/>
          <w:b/>
          <w:sz w:val="24"/>
          <w:szCs w:val="24"/>
        </w:rPr>
        <w:t>NR_unlic</w:t>
      </w:r>
      <w:proofErr w:type="spellEnd"/>
    </w:p>
    <w:p w14:paraId="604B3FB7" w14:textId="77777777" w:rsidR="004B05C3" w:rsidRPr="001B6600" w:rsidRDefault="004B05C3" w:rsidP="004B05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1D84B56" w14:textId="592F3271" w:rsidR="004B05C3" w:rsidRPr="001B6600" w:rsidRDefault="004B05C3" w:rsidP="004B05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1B6600">
        <w:rPr>
          <w:rFonts w:ascii="Arial" w:hAnsi="Arial" w:cs="Arial"/>
          <w:b/>
          <w:sz w:val="24"/>
          <w:szCs w:val="24"/>
        </w:rPr>
        <w:t>Source:</w:t>
      </w:r>
      <w:r w:rsidRPr="001B6600">
        <w:rPr>
          <w:rFonts w:ascii="Arial" w:hAnsi="Arial" w:cs="Arial"/>
          <w:b/>
          <w:sz w:val="24"/>
          <w:szCs w:val="24"/>
        </w:rPr>
        <w:tab/>
        <w:t>RAN WG</w:t>
      </w:r>
      <w:r w:rsidR="00043CA4" w:rsidRPr="001B6600">
        <w:rPr>
          <w:rFonts w:ascii="Arial" w:hAnsi="Arial" w:cs="Arial"/>
          <w:b/>
          <w:sz w:val="24"/>
          <w:szCs w:val="24"/>
        </w:rPr>
        <w:t>4</w:t>
      </w:r>
    </w:p>
    <w:p w14:paraId="21CF05C0" w14:textId="0E1BB5D2" w:rsidR="004B05C3" w:rsidRPr="001B6600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B6600">
        <w:rPr>
          <w:rFonts w:ascii="Arial" w:hAnsi="Arial" w:cs="Arial"/>
          <w:b/>
          <w:sz w:val="24"/>
          <w:szCs w:val="24"/>
        </w:rPr>
        <w:t>To:</w:t>
      </w:r>
      <w:r w:rsidRPr="001B6600">
        <w:rPr>
          <w:rFonts w:ascii="Arial" w:hAnsi="Arial" w:cs="Arial"/>
          <w:b/>
          <w:sz w:val="24"/>
          <w:szCs w:val="24"/>
        </w:rPr>
        <w:tab/>
        <w:t>RAN WG</w:t>
      </w:r>
      <w:r w:rsidR="00043CA4" w:rsidRPr="001B660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1E1C529F" w14:textId="77777777" w:rsidR="004B05C3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3F9A5642" w14:textId="77777777" w:rsidR="004B05C3" w:rsidRPr="00E541A7" w:rsidRDefault="004B05C3" w:rsidP="004B05C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1EEBFA2B" w14:textId="77777777" w:rsidR="004B05C3" w:rsidRPr="00116452" w:rsidRDefault="004B05C3" w:rsidP="004B05C3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>
        <w:rPr>
          <w:rFonts w:ascii="Arial" w:hAnsi="Arial" w:cs="Arial"/>
          <w:b/>
        </w:rPr>
        <w:t>:</w:t>
      </w:r>
    </w:p>
    <w:p w14:paraId="5DE91571" w14:textId="6E76E8E4" w:rsidR="004B05C3" w:rsidRPr="003F6DAF" w:rsidRDefault="004B05C3" w:rsidP="004B05C3">
      <w:pPr>
        <w:ind w:leftChars="200" w:left="400"/>
        <w:rPr>
          <w:rFonts w:ascii="Arial" w:hAnsi="Arial" w:cs="Arial"/>
          <w:b/>
          <w:bCs/>
          <w:lang w:val="it-IT" w:eastAsia="ja-JP"/>
        </w:rPr>
      </w:pPr>
      <w:proofErr w:type="spellStart"/>
      <w:r w:rsidRPr="003F6DAF">
        <w:rPr>
          <w:rFonts w:ascii="Arial" w:hAnsi="Arial" w:cs="Arial"/>
          <w:b/>
          <w:bCs/>
          <w:lang w:val="it-IT"/>
        </w:rPr>
        <w:t>Name</w:t>
      </w:r>
      <w:proofErr w:type="spellEnd"/>
      <w:r w:rsidRPr="003F6DAF">
        <w:rPr>
          <w:rFonts w:ascii="Arial" w:hAnsi="Arial" w:cs="Arial"/>
          <w:b/>
          <w:bCs/>
          <w:lang w:val="it-IT"/>
        </w:rPr>
        <w:t>:</w:t>
      </w:r>
      <w:r w:rsidRPr="003F6DAF"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 w:rsidR="00043CA4">
        <w:rPr>
          <w:rFonts w:ascii="Arial" w:hAnsi="Arial" w:cs="Arial"/>
          <w:lang w:val="it-IT" w:eastAsia="ja-JP"/>
        </w:rPr>
        <w:t>Petri Vasenkari</w:t>
      </w:r>
    </w:p>
    <w:p w14:paraId="51E87760" w14:textId="44954BC7" w:rsidR="004B05C3" w:rsidRPr="003F6DAF" w:rsidRDefault="004B05C3" w:rsidP="004B05C3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 xml:space="preserve">E-mail </w:t>
      </w:r>
      <w:proofErr w:type="spellStart"/>
      <w:r w:rsidRPr="003F6DAF">
        <w:rPr>
          <w:rFonts w:ascii="Arial" w:hAnsi="Arial" w:cs="Arial"/>
          <w:b/>
          <w:bCs/>
          <w:lang w:val="pt-BR"/>
        </w:rPr>
        <w:t>Address</w:t>
      </w:r>
      <w:proofErr w:type="spellEnd"/>
      <w:r w:rsidRPr="003F6DAF">
        <w:rPr>
          <w:rFonts w:ascii="Arial" w:hAnsi="Arial" w:cs="Arial"/>
          <w:b/>
          <w:bCs/>
          <w:lang w:val="pt-BR"/>
        </w:rPr>
        <w:t>:</w:t>
      </w:r>
      <w:r w:rsidRPr="003F6DAF">
        <w:rPr>
          <w:rFonts w:ascii="Arial" w:hAnsi="Arial" w:cs="Arial"/>
          <w:b/>
          <w:bCs/>
          <w:lang w:val="pt-BR"/>
        </w:rPr>
        <w:tab/>
      </w:r>
      <w:r w:rsidR="00043CA4">
        <w:rPr>
          <w:rFonts w:ascii="Arial" w:hAnsi="Arial" w:cs="Arial"/>
          <w:lang w:val="pt-BR" w:eastAsia="ja-JP"/>
        </w:rPr>
        <w:t>petri.j.vasenkari@nokia.com</w:t>
      </w:r>
    </w:p>
    <w:p w14:paraId="5E388A38" w14:textId="77777777" w:rsidR="004B05C3" w:rsidRDefault="004B05C3" w:rsidP="004B05C3">
      <w:pPr>
        <w:rPr>
          <w:rFonts w:ascii="Arial" w:hAnsi="Arial"/>
          <w:lang w:val="pt-BR"/>
        </w:rPr>
      </w:pPr>
    </w:p>
    <w:p w14:paraId="3A1B7936" w14:textId="77777777" w:rsidR="004B05C3" w:rsidRPr="00116452" w:rsidRDefault="004B05C3" w:rsidP="004B05C3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B05D18D" w14:textId="77777777" w:rsidR="004B05C3" w:rsidRPr="00116452" w:rsidRDefault="004B05C3" w:rsidP="004B05C3">
      <w:pPr>
        <w:spacing w:after="60"/>
        <w:ind w:left="1985" w:hanging="1985"/>
        <w:rPr>
          <w:rFonts w:ascii="Arial" w:hAnsi="Arial" w:cs="Arial"/>
          <w:b/>
        </w:rPr>
      </w:pPr>
    </w:p>
    <w:p w14:paraId="3944EC42" w14:textId="5BC0F946" w:rsidR="004B05C3" w:rsidRPr="00116452" w:rsidRDefault="004B05C3" w:rsidP="004B05C3">
      <w:pPr>
        <w:spacing w:after="60"/>
        <w:ind w:left="1985" w:hanging="1985"/>
        <w:rPr>
          <w:rFonts w:ascii="Arial" w:hAnsi="Arial" w:cs="Arial"/>
          <w:b/>
          <w:bCs/>
        </w:rPr>
      </w:pPr>
      <w:r w:rsidRPr="00772567">
        <w:rPr>
          <w:rFonts w:ascii="Arial" w:hAnsi="Arial" w:cs="Arial"/>
          <w:b/>
        </w:rPr>
        <w:t>Attachments</w:t>
      </w:r>
      <w:r w:rsidR="00FA4FBF" w:rsidRPr="00772567">
        <w:rPr>
          <w:rFonts w:ascii="Arial" w:hAnsi="Arial" w:cs="Arial"/>
          <w:b/>
        </w:rPr>
        <w:t xml:space="preserve">: </w:t>
      </w:r>
      <w:r w:rsidR="00FA4FBF" w:rsidRPr="00772567">
        <w:rPr>
          <w:rFonts w:ascii="Arial" w:hAnsi="Arial" w:cs="Arial"/>
          <w:bCs/>
        </w:rPr>
        <w:t>[1]</w:t>
      </w:r>
      <w:r w:rsidR="00921D19" w:rsidRPr="00772567">
        <w:rPr>
          <w:rFonts w:ascii="Arial" w:hAnsi="Arial" w:cs="Arial"/>
          <w:bCs/>
        </w:rPr>
        <w:t xml:space="preserve"> </w:t>
      </w:r>
      <w:r w:rsidR="00772567" w:rsidRPr="00772567">
        <w:rPr>
          <w:rFonts w:ascii="Arial" w:hAnsi="Arial" w:cs="Arial"/>
          <w:bCs/>
        </w:rPr>
        <w:t>R4-2303636</w:t>
      </w:r>
      <w:r w:rsidR="00FD5984" w:rsidRPr="00772567">
        <w:rPr>
          <w:rFonts w:ascii="Arial" w:hAnsi="Arial" w:cs="Arial"/>
          <w:bCs/>
        </w:rPr>
        <w:t xml:space="preserve">, [2] </w:t>
      </w:r>
      <w:r w:rsidR="00772567" w:rsidRPr="00772567">
        <w:rPr>
          <w:rFonts w:ascii="Arial" w:hAnsi="Arial" w:cs="Arial"/>
          <w:bCs/>
        </w:rPr>
        <w:t>R4-230363</w:t>
      </w:r>
      <w:r w:rsidR="00772567" w:rsidRPr="00772567">
        <w:rPr>
          <w:rFonts w:ascii="Arial" w:hAnsi="Arial" w:cs="Arial"/>
          <w:bCs/>
        </w:rPr>
        <w:t>7</w:t>
      </w:r>
      <w:r w:rsidR="00FD5984" w:rsidRPr="00772567">
        <w:rPr>
          <w:rFonts w:ascii="Arial" w:hAnsi="Arial" w:cs="Arial"/>
          <w:bCs/>
        </w:rPr>
        <w:t xml:space="preserve">, [3] </w:t>
      </w:r>
      <w:r w:rsidR="00772567" w:rsidRPr="00772567">
        <w:rPr>
          <w:rFonts w:ascii="Arial" w:hAnsi="Arial" w:cs="Arial"/>
          <w:bCs/>
        </w:rPr>
        <w:t>R4-230363</w:t>
      </w:r>
      <w:r w:rsidR="00772567" w:rsidRPr="00772567">
        <w:rPr>
          <w:rFonts w:ascii="Arial" w:hAnsi="Arial" w:cs="Arial"/>
          <w:bCs/>
        </w:rPr>
        <w:t>8</w:t>
      </w:r>
    </w:p>
    <w:p w14:paraId="2428783E" w14:textId="7D756309" w:rsidR="004B05C3" w:rsidRDefault="004B05C3" w:rsidP="004B05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71E674A6" w14:textId="14D1B029" w:rsidR="00043CA4" w:rsidRDefault="00043CA4" w:rsidP="00043CA4">
      <w:pPr>
        <w:rPr>
          <w:lang w:eastAsia="en-GB"/>
        </w:rPr>
      </w:pPr>
      <w:r>
        <w:rPr>
          <w:lang w:eastAsia="en-GB"/>
        </w:rPr>
        <w:t>RAN4 thanks RAN2 for bringing this issue</w:t>
      </w:r>
      <w:r w:rsidR="0007003D">
        <w:rPr>
          <w:lang w:eastAsia="en-GB"/>
        </w:rPr>
        <w:t xml:space="preserve"> to RAN4 attention</w:t>
      </w:r>
      <w:r w:rsidR="004113B1">
        <w:rPr>
          <w:lang w:eastAsia="en-GB"/>
        </w:rPr>
        <w:t xml:space="preserve"> and note that in RAN2 LS the applicable WI code was </w:t>
      </w:r>
      <w:r w:rsidR="004113B1" w:rsidRPr="004113B1">
        <w:rPr>
          <w:lang w:eastAsia="en-GB"/>
        </w:rPr>
        <w:t>NR_RF_FR2_req_enh2-Core</w:t>
      </w:r>
      <w:r w:rsidR="004113B1">
        <w:rPr>
          <w:lang w:eastAsia="en-GB"/>
        </w:rPr>
        <w:t xml:space="preserve"> which is not correct</w:t>
      </w:r>
      <w:r w:rsidR="009429BB">
        <w:rPr>
          <w:lang w:eastAsia="en-GB"/>
        </w:rPr>
        <w:t xml:space="preserve"> WI for FR1 FBG3</w:t>
      </w:r>
      <w:r w:rsidR="004113B1">
        <w:rPr>
          <w:lang w:eastAsia="en-GB"/>
        </w:rPr>
        <w:t xml:space="preserve"> </w:t>
      </w:r>
      <w:r w:rsidR="00A71055">
        <w:rPr>
          <w:lang w:eastAsia="en-GB"/>
        </w:rPr>
        <w:t>hence we have added WI code</w:t>
      </w:r>
      <w:r w:rsidR="00A71055" w:rsidRPr="003D556F">
        <w:t xml:space="preserve"> </w:t>
      </w:r>
      <w:proofErr w:type="spellStart"/>
      <w:r w:rsidR="00A71055" w:rsidRPr="006F55D5">
        <w:rPr>
          <w:lang w:eastAsia="en-GB"/>
        </w:rPr>
        <w:t>NR_unlic</w:t>
      </w:r>
      <w:proofErr w:type="spellEnd"/>
      <w:r w:rsidR="009429BB">
        <w:rPr>
          <w:lang w:eastAsia="en-GB"/>
        </w:rPr>
        <w:t>.</w:t>
      </w:r>
    </w:p>
    <w:p w14:paraId="287BC4AB" w14:textId="2A433906" w:rsidR="009429BB" w:rsidRDefault="009429BB" w:rsidP="00043CA4">
      <w:pPr>
        <w:rPr>
          <w:lang w:eastAsia="en-GB"/>
        </w:rPr>
      </w:pPr>
      <w:r>
        <w:rPr>
          <w:lang w:eastAsia="en-GB"/>
        </w:rPr>
        <w:t>RAN4 agrees with RAN4 that fallba</w:t>
      </w:r>
      <w:r w:rsidR="003E4539">
        <w:rPr>
          <w:lang w:eastAsia="en-GB"/>
        </w:rPr>
        <w:t xml:space="preserve">ck relation between </w:t>
      </w:r>
      <w:r w:rsidR="003E4539" w:rsidRPr="003E4539">
        <w:rPr>
          <w:lang w:eastAsia="en-GB"/>
        </w:rPr>
        <w:t>CA_n46O</w:t>
      </w:r>
      <w:r w:rsidR="003E4539">
        <w:rPr>
          <w:lang w:eastAsia="en-GB"/>
        </w:rPr>
        <w:t xml:space="preserve"> and </w:t>
      </w:r>
      <w:r w:rsidR="003E4539" w:rsidRPr="003E4539">
        <w:rPr>
          <w:lang w:eastAsia="en-GB"/>
        </w:rPr>
        <w:t>CA_n46</w:t>
      </w:r>
      <w:r w:rsidR="003E4539">
        <w:rPr>
          <w:lang w:eastAsia="en-GB"/>
        </w:rPr>
        <w:t>M is b</w:t>
      </w:r>
      <w:r w:rsidR="00D62936">
        <w:rPr>
          <w:lang w:eastAsia="en-GB"/>
        </w:rPr>
        <w:t>roken</w:t>
      </w:r>
      <w:r w:rsidR="00F24669">
        <w:rPr>
          <w:lang w:eastAsia="en-GB"/>
        </w:rPr>
        <w:t xml:space="preserve"> and RAN4 noticed same </w:t>
      </w:r>
      <w:r w:rsidR="001649C5">
        <w:rPr>
          <w:lang w:eastAsia="en-GB"/>
        </w:rPr>
        <w:t>between CA_</w:t>
      </w:r>
      <w:r w:rsidR="001649C5" w:rsidRPr="001649C5">
        <w:rPr>
          <w:rFonts w:hint="eastAsia"/>
          <w:lang w:eastAsia="en-GB"/>
        </w:rPr>
        <w:t xml:space="preserve">n46N </w:t>
      </w:r>
      <w:r w:rsidR="001649C5">
        <w:rPr>
          <w:rFonts w:hint="eastAsia"/>
          <w:lang w:eastAsia="en-GB"/>
        </w:rPr>
        <w:t>a</w:t>
      </w:r>
      <w:r w:rsidR="001649C5">
        <w:rPr>
          <w:lang w:eastAsia="en-GB"/>
        </w:rPr>
        <w:t>nd CA_</w:t>
      </w:r>
      <w:r w:rsidR="001649C5" w:rsidRPr="001649C5">
        <w:rPr>
          <w:rFonts w:hint="eastAsia"/>
          <w:lang w:eastAsia="en-GB"/>
        </w:rPr>
        <w:t>n46M</w:t>
      </w:r>
      <w:r w:rsidR="001649C5">
        <w:rPr>
          <w:lang w:eastAsia="en-GB"/>
        </w:rPr>
        <w:t>.</w:t>
      </w:r>
      <w:r w:rsidR="0099459F">
        <w:rPr>
          <w:lang w:eastAsia="en-GB"/>
        </w:rPr>
        <w:t xml:space="preserve"> RAN4 has created BCS1 to solve the issue and voided current BCS 0 to </w:t>
      </w:r>
      <w:r w:rsidR="000919ED">
        <w:rPr>
          <w:lang w:eastAsia="en-GB"/>
        </w:rPr>
        <w:t>avoi</w:t>
      </w:r>
      <w:r w:rsidR="009A0E99">
        <w:rPr>
          <w:lang w:eastAsia="en-GB"/>
        </w:rPr>
        <w:t>d NBC issues.</w:t>
      </w:r>
    </w:p>
    <w:p w14:paraId="760F21E3" w14:textId="6737FEE0" w:rsidR="00FA4FBF" w:rsidRPr="003F6DAF" w:rsidRDefault="00FA4FBF" w:rsidP="00043CA4">
      <w:pPr>
        <w:rPr>
          <w:lang w:eastAsia="en-GB"/>
        </w:rPr>
      </w:pPr>
      <w:r>
        <w:rPr>
          <w:lang w:eastAsia="en-GB"/>
        </w:rPr>
        <w:t xml:space="preserve">RAN4 has agreed </w:t>
      </w:r>
      <w:r w:rsidR="00F42300">
        <w:rPr>
          <w:lang w:eastAsia="en-GB"/>
        </w:rPr>
        <w:t>changes into specification</w:t>
      </w:r>
      <w:r>
        <w:rPr>
          <w:lang w:eastAsia="en-GB"/>
        </w:rPr>
        <w:t xml:space="preserve"> [</w:t>
      </w:r>
      <w:r w:rsidR="001B6600">
        <w:rPr>
          <w:lang w:eastAsia="en-GB"/>
        </w:rPr>
        <w:t>1</w:t>
      </w:r>
      <w:r>
        <w:rPr>
          <w:lang w:eastAsia="en-GB"/>
        </w:rPr>
        <w:t>]</w:t>
      </w:r>
      <w:r w:rsidR="00340A0F" w:rsidRPr="00340A0F">
        <w:rPr>
          <w:lang w:eastAsia="en-GB"/>
        </w:rPr>
        <w:t xml:space="preserve"> </w:t>
      </w:r>
      <w:r w:rsidR="00340A0F">
        <w:rPr>
          <w:lang w:eastAsia="en-GB"/>
        </w:rPr>
        <w:t>[</w:t>
      </w:r>
      <w:r w:rsidR="001B6600">
        <w:rPr>
          <w:lang w:eastAsia="en-GB"/>
        </w:rPr>
        <w:t>2</w:t>
      </w:r>
      <w:r w:rsidR="00340A0F">
        <w:rPr>
          <w:lang w:eastAsia="en-GB"/>
        </w:rPr>
        <w:t>]</w:t>
      </w:r>
      <w:r w:rsidR="00340A0F" w:rsidRPr="00340A0F">
        <w:rPr>
          <w:lang w:eastAsia="en-GB"/>
        </w:rPr>
        <w:t xml:space="preserve"> </w:t>
      </w:r>
      <w:r w:rsidR="00340A0F">
        <w:rPr>
          <w:lang w:eastAsia="en-GB"/>
        </w:rPr>
        <w:t>[</w:t>
      </w:r>
      <w:r w:rsidR="001B6600">
        <w:rPr>
          <w:lang w:eastAsia="en-GB"/>
        </w:rPr>
        <w:t>3</w:t>
      </w:r>
      <w:r w:rsidR="00340A0F">
        <w:rPr>
          <w:lang w:eastAsia="en-GB"/>
        </w:rPr>
        <w:t>]</w:t>
      </w:r>
    </w:p>
    <w:p w14:paraId="1C945FC0" w14:textId="77777777" w:rsidR="004B05C3" w:rsidRPr="003F6DAF" w:rsidRDefault="004B05C3" w:rsidP="004B05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032A01C7" w14:textId="77777777" w:rsidR="004B05C3" w:rsidRPr="003F6DAF" w:rsidRDefault="004B05C3" w:rsidP="004B05C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>
        <w:rPr>
          <w:rFonts w:ascii="Arial" w:eastAsia="Yu Mincho" w:hAnsi="Arial" w:cs="Arial"/>
          <w:b/>
          <w:lang w:eastAsia="en-GB"/>
        </w:rPr>
        <w:t xml:space="preserve"> RAN4</w:t>
      </w:r>
    </w:p>
    <w:p w14:paraId="7D92D0AC" w14:textId="6CAAFED8" w:rsidR="004B05C3" w:rsidRPr="009B41B0" w:rsidRDefault="004B05C3" w:rsidP="004B05C3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 xml:space="preserve">ACTION: </w:t>
      </w:r>
      <w:r w:rsidRPr="00097B14">
        <w:rPr>
          <w:rFonts w:eastAsia="Yu Mincho"/>
          <w:bCs/>
          <w:sz w:val="21"/>
          <w:szCs w:val="21"/>
          <w:lang w:eastAsia="en-GB"/>
        </w:rPr>
        <w:t>RAN</w:t>
      </w:r>
      <w:r w:rsidR="00921D19">
        <w:rPr>
          <w:rFonts w:eastAsia="Yu Mincho"/>
          <w:bCs/>
          <w:sz w:val="21"/>
          <w:szCs w:val="21"/>
          <w:lang w:eastAsia="en-GB"/>
        </w:rPr>
        <w:t>4</w:t>
      </w:r>
      <w:r w:rsidRPr="00097B14">
        <w:rPr>
          <w:rFonts w:eastAsia="Yu Mincho"/>
          <w:bCs/>
          <w:sz w:val="21"/>
          <w:szCs w:val="21"/>
          <w:lang w:eastAsia="en-GB"/>
        </w:rPr>
        <w:t xml:space="preserve"> would like to ask RAN</w:t>
      </w:r>
      <w:r w:rsidR="009F3682">
        <w:rPr>
          <w:rFonts w:eastAsia="Yu Mincho"/>
          <w:bCs/>
          <w:sz w:val="21"/>
          <w:szCs w:val="21"/>
          <w:lang w:eastAsia="en-GB"/>
        </w:rPr>
        <w:t xml:space="preserve">2 to </w:t>
      </w:r>
      <w:r w:rsidR="005C3ABC">
        <w:rPr>
          <w:rFonts w:eastAsia="Yu Mincho"/>
          <w:bCs/>
          <w:sz w:val="21"/>
          <w:szCs w:val="21"/>
          <w:lang w:eastAsia="en-GB"/>
        </w:rPr>
        <w:t>inform</w:t>
      </w:r>
      <w:r w:rsidR="009F3682">
        <w:rPr>
          <w:rFonts w:eastAsia="Yu Mincho"/>
          <w:bCs/>
          <w:sz w:val="21"/>
          <w:szCs w:val="21"/>
          <w:lang w:eastAsia="en-GB"/>
        </w:rPr>
        <w:t xml:space="preserve"> RAN4 if further any unsolved issues remain</w:t>
      </w:r>
      <w:r>
        <w:rPr>
          <w:rFonts w:eastAsiaTheme="minorEastAsia"/>
          <w:sz w:val="21"/>
          <w:szCs w:val="21"/>
          <w:lang w:eastAsia="ja-JP"/>
        </w:rPr>
        <w:t>.</w:t>
      </w:r>
    </w:p>
    <w:p w14:paraId="045C407A" w14:textId="77777777" w:rsidR="004B05C3" w:rsidRPr="003F6DAF" w:rsidRDefault="004B05C3" w:rsidP="004B05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68AD0B6" w14:textId="66070B21" w:rsidR="004B05C3" w:rsidRDefault="004B05C3" w:rsidP="004B05C3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864962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Meeting #</w:t>
      </w:r>
      <w:r w:rsidR="00864962">
        <w:rPr>
          <w:rFonts w:ascii="Arial" w:eastAsia="MS Mincho" w:hAnsi="Arial" w:cs="Arial"/>
          <w:bCs/>
          <w:lang w:eastAsia="ja-JP"/>
        </w:rPr>
        <w:t>106</w:t>
      </w:r>
      <w:r>
        <w:rPr>
          <w:rFonts w:ascii="Arial" w:eastAsia="MS Mincho" w:hAnsi="Arial" w:cs="Arial"/>
          <w:bCs/>
          <w:lang w:eastAsia="ja-JP"/>
        </w:rPr>
        <w:t>bis-e</w:t>
      </w:r>
      <w:r>
        <w:rPr>
          <w:rFonts w:ascii="Arial" w:eastAsia="MS Mincho" w:hAnsi="Arial" w:cs="Arial"/>
          <w:bCs/>
          <w:lang w:eastAsia="ja-JP"/>
        </w:rPr>
        <w:tab/>
        <w:t>17 – 26 April 2023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3B3580A3" w14:textId="0068EFCF" w:rsidR="001D6B02" w:rsidRPr="001D6B02" w:rsidRDefault="004D1FC3" w:rsidP="004D1FC3">
      <w:pPr>
        <w:tabs>
          <w:tab w:val="left" w:pos="4253"/>
          <w:tab w:val="left" w:pos="7797"/>
        </w:tabs>
        <w:spacing w:after="120"/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WG4 Meeting #107-e</w:t>
      </w:r>
      <w:r>
        <w:rPr>
          <w:rFonts w:ascii="Arial" w:eastAsia="MS Mincho" w:hAnsi="Arial" w:cs="Arial"/>
          <w:bCs/>
          <w:lang w:eastAsia="ja-JP"/>
        </w:rPr>
        <w:tab/>
      </w:r>
      <w:r w:rsidR="00F866BA">
        <w:rPr>
          <w:rFonts w:ascii="Arial" w:eastAsia="MS Mincho" w:hAnsi="Arial" w:cs="Arial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 xml:space="preserve"> – 26 </w:t>
      </w:r>
      <w:r w:rsidR="00F866BA">
        <w:rPr>
          <w:rFonts w:ascii="Arial" w:eastAsia="MS Mincho" w:hAnsi="Arial" w:cs="Arial"/>
          <w:bCs/>
          <w:lang w:eastAsia="ja-JP"/>
        </w:rPr>
        <w:t>May</w:t>
      </w:r>
      <w:r>
        <w:rPr>
          <w:rFonts w:ascii="Arial" w:eastAsia="MS Mincho" w:hAnsi="Arial" w:cs="Arial"/>
          <w:bCs/>
          <w:lang w:eastAsia="ja-JP"/>
        </w:rPr>
        <w:t xml:space="preserve"> 2023</w:t>
      </w:r>
      <w:r>
        <w:rPr>
          <w:rFonts w:ascii="Arial" w:eastAsia="MS Mincho" w:hAnsi="Arial" w:cs="Arial"/>
          <w:bCs/>
          <w:lang w:eastAsia="ja-JP"/>
        </w:rPr>
        <w:tab/>
      </w:r>
      <w:r w:rsidR="00F866BA">
        <w:rPr>
          <w:rFonts w:ascii="Arial" w:eastAsia="MS Mincho" w:hAnsi="Arial" w:cs="Arial"/>
          <w:bCs/>
          <w:lang w:eastAsia="ja-JP"/>
        </w:rPr>
        <w:t>Korea</w:t>
      </w:r>
    </w:p>
    <w:sectPr w:rsidR="001D6B02" w:rsidRPr="001D6B02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7788F" w14:textId="77777777" w:rsidR="00934D27" w:rsidRDefault="00934D27">
      <w:pPr>
        <w:spacing w:after="0"/>
      </w:pPr>
      <w:r>
        <w:separator/>
      </w:r>
    </w:p>
  </w:endnote>
  <w:endnote w:type="continuationSeparator" w:id="0">
    <w:p w14:paraId="099CEB63" w14:textId="77777777" w:rsidR="00934D27" w:rsidRDefault="00934D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058C6" w14:textId="77777777" w:rsidR="00934D27" w:rsidRDefault="00934D27">
      <w:pPr>
        <w:spacing w:after="0"/>
      </w:pPr>
      <w:r>
        <w:separator/>
      </w:r>
    </w:p>
  </w:footnote>
  <w:footnote w:type="continuationSeparator" w:id="0">
    <w:p w14:paraId="20C7546A" w14:textId="77777777" w:rsidR="00934D27" w:rsidRDefault="00934D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FA0CCF"/>
    <w:multiLevelType w:val="hybridMultilevel"/>
    <w:tmpl w:val="15081A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13"/>
  </w:num>
  <w:num w:numId="7">
    <w:abstractNumId w:val="8"/>
  </w:num>
  <w:num w:numId="8">
    <w:abstractNumId w:val="6"/>
  </w:num>
  <w:num w:numId="9">
    <w:abstractNumId w:val="5"/>
  </w:num>
  <w:num w:numId="10">
    <w:abstractNumId w:val="11"/>
  </w:num>
  <w:num w:numId="11">
    <w:abstractNumId w:val="1"/>
  </w:num>
  <w:num w:numId="12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3A96"/>
    <w:rsid w:val="00043CA4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003D"/>
    <w:rsid w:val="00072973"/>
    <w:rsid w:val="000742F4"/>
    <w:rsid w:val="0007441A"/>
    <w:rsid w:val="0007497D"/>
    <w:rsid w:val="00080512"/>
    <w:rsid w:val="000909F7"/>
    <w:rsid w:val="000919ED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0D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F"/>
    <w:rsid w:val="001007A7"/>
    <w:rsid w:val="00101DA5"/>
    <w:rsid w:val="00104BC6"/>
    <w:rsid w:val="001064E6"/>
    <w:rsid w:val="001125D5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49C5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B6600"/>
    <w:rsid w:val="001C21C3"/>
    <w:rsid w:val="001C2DA9"/>
    <w:rsid w:val="001C5802"/>
    <w:rsid w:val="001C6406"/>
    <w:rsid w:val="001D02C2"/>
    <w:rsid w:val="001D1470"/>
    <w:rsid w:val="001D3D68"/>
    <w:rsid w:val="001D4E53"/>
    <w:rsid w:val="001D5A17"/>
    <w:rsid w:val="001D6B02"/>
    <w:rsid w:val="001D7AF6"/>
    <w:rsid w:val="001E03FD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216A"/>
    <w:rsid w:val="00204648"/>
    <w:rsid w:val="0020550B"/>
    <w:rsid w:val="0020766A"/>
    <w:rsid w:val="002119C8"/>
    <w:rsid w:val="00213121"/>
    <w:rsid w:val="00216B81"/>
    <w:rsid w:val="00217CDE"/>
    <w:rsid w:val="002242B0"/>
    <w:rsid w:val="00232B38"/>
    <w:rsid w:val="002340E9"/>
    <w:rsid w:val="002347A2"/>
    <w:rsid w:val="0023532C"/>
    <w:rsid w:val="002403C3"/>
    <w:rsid w:val="002433C7"/>
    <w:rsid w:val="002434E8"/>
    <w:rsid w:val="002450A4"/>
    <w:rsid w:val="00247926"/>
    <w:rsid w:val="00251DDD"/>
    <w:rsid w:val="00261B7C"/>
    <w:rsid w:val="0026424E"/>
    <w:rsid w:val="00266F55"/>
    <w:rsid w:val="002675F0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4B3F"/>
    <w:rsid w:val="00297D96"/>
    <w:rsid w:val="002A1942"/>
    <w:rsid w:val="002A2468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12F1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2817"/>
    <w:rsid w:val="002F541F"/>
    <w:rsid w:val="00301A90"/>
    <w:rsid w:val="00301BA3"/>
    <w:rsid w:val="00302A39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AB7"/>
    <w:rsid w:val="00335A5F"/>
    <w:rsid w:val="0034052F"/>
    <w:rsid w:val="0034056C"/>
    <w:rsid w:val="00340A0F"/>
    <w:rsid w:val="00342AC6"/>
    <w:rsid w:val="0034301D"/>
    <w:rsid w:val="003444E2"/>
    <w:rsid w:val="00344A37"/>
    <w:rsid w:val="00351D98"/>
    <w:rsid w:val="00353AFA"/>
    <w:rsid w:val="0035462D"/>
    <w:rsid w:val="00355CF0"/>
    <w:rsid w:val="00356B73"/>
    <w:rsid w:val="00357CAB"/>
    <w:rsid w:val="00361F25"/>
    <w:rsid w:val="00365A47"/>
    <w:rsid w:val="00370ECE"/>
    <w:rsid w:val="00371C90"/>
    <w:rsid w:val="003765B8"/>
    <w:rsid w:val="003772E9"/>
    <w:rsid w:val="00377353"/>
    <w:rsid w:val="00382993"/>
    <w:rsid w:val="00386729"/>
    <w:rsid w:val="003926D8"/>
    <w:rsid w:val="00396C5D"/>
    <w:rsid w:val="003A0483"/>
    <w:rsid w:val="003A104C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56F"/>
    <w:rsid w:val="003D5B7E"/>
    <w:rsid w:val="003D5F84"/>
    <w:rsid w:val="003D63F1"/>
    <w:rsid w:val="003E3218"/>
    <w:rsid w:val="003E4539"/>
    <w:rsid w:val="003E6202"/>
    <w:rsid w:val="003E7753"/>
    <w:rsid w:val="003F0C6B"/>
    <w:rsid w:val="003F15CD"/>
    <w:rsid w:val="003F5632"/>
    <w:rsid w:val="003F6ACE"/>
    <w:rsid w:val="003F788E"/>
    <w:rsid w:val="00403924"/>
    <w:rsid w:val="00403E33"/>
    <w:rsid w:val="004113B1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24BEA"/>
    <w:rsid w:val="00430996"/>
    <w:rsid w:val="00432F60"/>
    <w:rsid w:val="004345EC"/>
    <w:rsid w:val="00434AD6"/>
    <w:rsid w:val="00442674"/>
    <w:rsid w:val="00444E71"/>
    <w:rsid w:val="00447915"/>
    <w:rsid w:val="0045507B"/>
    <w:rsid w:val="00457D03"/>
    <w:rsid w:val="004621B2"/>
    <w:rsid w:val="00463240"/>
    <w:rsid w:val="00466E2C"/>
    <w:rsid w:val="0046781D"/>
    <w:rsid w:val="0047125D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D5"/>
    <w:rsid w:val="004826A9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05C3"/>
    <w:rsid w:val="004B0FA8"/>
    <w:rsid w:val="004B1648"/>
    <w:rsid w:val="004B1751"/>
    <w:rsid w:val="004B52BA"/>
    <w:rsid w:val="004B5C7F"/>
    <w:rsid w:val="004B6E25"/>
    <w:rsid w:val="004C15E6"/>
    <w:rsid w:val="004C1601"/>
    <w:rsid w:val="004C19B3"/>
    <w:rsid w:val="004C3DE7"/>
    <w:rsid w:val="004C4B7A"/>
    <w:rsid w:val="004C602D"/>
    <w:rsid w:val="004C7164"/>
    <w:rsid w:val="004D1FC3"/>
    <w:rsid w:val="004D2592"/>
    <w:rsid w:val="004D3578"/>
    <w:rsid w:val="004D495A"/>
    <w:rsid w:val="004D49B1"/>
    <w:rsid w:val="004D5ADE"/>
    <w:rsid w:val="004D7E06"/>
    <w:rsid w:val="004E213A"/>
    <w:rsid w:val="004E4A6D"/>
    <w:rsid w:val="004E68A7"/>
    <w:rsid w:val="004F0988"/>
    <w:rsid w:val="004F3340"/>
    <w:rsid w:val="004F3E3D"/>
    <w:rsid w:val="004F4B8F"/>
    <w:rsid w:val="004F5111"/>
    <w:rsid w:val="004F5EEE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1374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297"/>
    <w:rsid w:val="0054772A"/>
    <w:rsid w:val="00550923"/>
    <w:rsid w:val="00553BDA"/>
    <w:rsid w:val="0055584B"/>
    <w:rsid w:val="00557F4F"/>
    <w:rsid w:val="00560D89"/>
    <w:rsid w:val="00562E2C"/>
    <w:rsid w:val="00565087"/>
    <w:rsid w:val="00565AA1"/>
    <w:rsid w:val="005673C3"/>
    <w:rsid w:val="00570662"/>
    <w:rsid w:val="00570B7D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4AC0"/>
    <w:rsid w:val="005A5986"/>
    <w:rsid w:val="005A656C"/>
    <w:rsid w:val="005B40BD"/>
    <w:rsid w:val="005B4516"/>
    <w:rsid w:val="005C0B3C"/>
    <w:rsid w:val="005C3ABC"/>
    <w:rsid w:val="005C4580"/>
    <w:rsid w:val="005D0772"/>
    <w:rsid w:val="005D2E01"/>
    <w:rsid w:val="005D7526"/>
    <w:rsid w:val="005E22E0"/>
    <w:rsid w:val="005E69AE"/>
    <w:rsid w:val="005F6C59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44E2"/>
    <w:rsid w:val="0065560D"/>
    <w:rsid w:val="00662106"/>
    <w:rsid w:val="0066653C"/>
    <w:rsid w:val="006668F5"/>
    <w:rsid w:val="006678E1"/>
    <w:rsid w:val="00676593"/>
    <w:rsid w:val="006810ED"/>
    <w:rsid w:val="00682A6B"/>
    <w:rsid w:val="006847A0"/>
    <w:rsid w:val="00684872"/>
    <w:rsid w:val="00686017"/>
    <w:rsid w:val="00693AA6"/>
    <w:rsid w:val="006956F0"/>
    <w:rsid w:val="006A1ACA"/>
    <w:rsid w:val="006A2134"/>
    <w:rsid w:val="006A2396"/>
    <w:rsid w:val="006A2C3D"/>
    <w:rsid w:val="006A323F"/>
    <w:rsid w:val="006A6400"/>
    <w:rsid w:val="006A6D4D"/>
    <w:rsid w:val="006A7137"/>
    <w:rsid w:val="006A754B"/>
    <w:rsid w:val="006B30D0"/>
    <w:rsid w:val="006B4526"/>
    <w:rsid w:val="006B55D4"/>
    <w:rsid w:val="006C228A"/>
    <w:rsid w:val="006C3D95"/>
    <w:rsid w:val="006C54EF"/>
    <w:rsid w:val="006D3173"/>
    <w:rsid w:val="006D555B"/>
    <w:rsid w:val="006D7B72"/>
    <w:rsid w:val="006E1833"/>
    <w:rsid w:val="006E5C86"/>
    <w:rsid w:val="006F55D5"/>
    <w:rsid w:val="006F5F8C"/>
    <w:rsid w:val="00703E5A"/>
    <w:rsid w:val="0070556D"/>
    <w:rsid w:val="0070617E"/>
    <w:rsid w:val="00706FEF"/>
    <w:rsid w:val="007072FC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6614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1F2B"/>
    <w:rsid w:val="00772567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71CD"/>
    <w:rsid w:val="007B22B1"/>
    <w:rsid w:val="007B2327"/>
    <w:rsid w:val="007B5DD5"/>
    <w:rsid w:val="007B600E"/>
    <w:rsid w:val="007B6528"/>
    <w:rsid w:val="007C7D6D"/>
    <w:rsid w:val="007D0323"/>
    <w:rsid w:val="007D2DD2"/>
    <w:rsid w:val="007D5FF7"/>
    <w:rsid w:val="007E043F"/>
    <w:rsid w:val="007E2C5C"/>
    <w:rsid w:val="007E559C"/>
    <w:rsid w:val="007E5AE9"/>
    <w:rsid w:val="007F0F4A"/>
    <w:rsid w:val="007F217A"/>
    <w:rsid w:val="007F2779"/>
    <w:rsid w:val="007F27E2"/>
    <w:rsid w:val="008000C9"/>
    <w:rsid w:val="008028A4"/>
    <w:rsid w:val="00813076"/>
    <w:rsid w:val="00813573"/>
    <w:rsid w:val="00813BA9"/>
    <w:rsid w:val="0081723D"/>
    <w:rsid w:val="00820042"/>
    <w:rsid w:val="00820B25"/>
    <w:rsid w:val="008214C4"/>
    <w:rsid w:val="00827D27"/>
    <w:rsid w:val="00827EA2"/>
    <w:rsid w:val="00830747"/>
    <w:rsid w:val="00834916"/>
    <w:rsid w:val="0083543E"/>
    <w:rsid w:val="0083671F"/>
    <w:rsid w:val="00841CB2"/>
    <w:rsid w:val="008556B4"/>
    <w:rsid w:val="00855805"/>
    <w:rsid w:val="008564ED"/>
    <w:rsid w:val="00857763"/>
    <w:rsid w:val="00857DED"/>
    <w:rsid w:val="00864962"/>
    <w:rsid w:val="008655B7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F5A"/>
    <w:rsid w:val="00895220"/>
    <w:rsid w:val="0089731D"/>
    <w:rsid w:val="008975F5"/>
    <w:rsid w:val="0089786F"/>
    <w:rsid w:val="00897B7D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199C"/>
    <w:rsid w:val="008D50DD"/>
    <w:rsid w:val="008D5927"/>
    <w:rsid w:val="008E68C8"/>
    <w:rsid w:val="008E7986"/>
    <w:rsid w:val="008F3B78"/>
    <w:rsid w:val="008F41AD"/>
    <w:rsid w:val="008F4FA5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D19"/>
    <w:rsid w:val="00921E71"/>
    <w:rsid w:val="00923416"/>
    <w:rsid w:val="00924B2B"/>
    <w:rsid w:val="009258C3"/>
    <w:rsid w:val="00925AB6"/>
    <w:rsid w:val="00926405"/>
    <w:rsid w:val="0092677D"/>
    <w:rsid w:val="00926C25"/>
    <w:rsid w:val="009303E9"/>
    <w:rsid w:val="00930919"/>
    <w:rsid w:val="00931304"/>
    <w:rsid w:val="00933F68"/>
    <w:rsid w:val="00934C12"/>
    <w:rsid w:val="00934D27"/>
    <w:rsid w:val="00935497"/>
    <w:rsid w:val="00935DA5"/>
    <w:rsid w:val="00940B40"/>
    <w:rsid w:val="009429BB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9459F"/>
    <w:rsid w:val="009A0E99"/>
    <w:rsid w:val="009B1E17"/>
    <w:rsid w:val="009B373D"/>
    <w:rsid w:val="009C54F7"/>
    <w:rsid w:val="009D2135"/>
    <w:rsid w:val="009D38F9"/>
    <w:rsid w:val="009D40A0"/>
    <w:rsid w:val="009D463A"/>
    <w:rsid w:val="009D5C3A"/>
    <w:rsid w:val="009E0DD5"/>
    <w:rsid w:val="009E2A1B"/>
    <w:rsid w:val="009E462B"/>
    <w:rsid w:val="009E7A71"/>
    <w:rsid w:val="009F001E"/>
    <w:rsid w:val="009F0FC6"/>
    <w:rsid w:val="009F3682"/>
    <w:rsid w:val="009F37B7"/>
    <w:rsid w:val="009F3B18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7816"/>
    <w:rsid w:val="00A71055"/>
    <w:rsid w:val="00A7175A"/>
    <w:rsid w:val="00A73129"/>
    <w:rsid w:val="00A732BD"/>
    <w:rsid w:val="00A75621"/>
    <w:rsid w:val="00A82055"/>
    <w:rsid w:val="00A82346"/>
    <w:rsid w:val="00A83518"/>
    <w:rsid w:val="00A86AFC"/>
    <w:rsid w:val="00A87AE8"/>
    <w:rsid w:val="00A92BA1"/>
    <w:rsid w:val="00A92E7C"/>
    <w:rsid w:val="00A942D0"/>
    <w:rsid w:val="00A96863"/>
    <w:rsid w:val="00AA00A5"/>
    <w:rsid w:val="00AA1FB5"/>
    <w:rsid w:val="00AA3724"/>
    <w:rsid w:val="00AB0484"/>
    <w:rsid w:val="00AB1518"/>
    <w:rsid w:val="00AB2B34"/>
    <w:rsid w:val="00AB3B81"/>
    <w:rsid w:val="00AB4E74"/>
    <w:rsid w:val="00AB53C8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1F3C"/>
    <w:rsid w:val="00B04616"/>
    <w:rsid w:val="00B05D02"/>
    <w:rsid w:val="00B06D80"/>
    <w:rsid w:val="00B105EF"/>
    <w:rsid w:val="00B129E1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21A3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511DD"/>
    <w:rsid w:val="00C5150C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7789A"/>
    <w:rsid w:val="00C80C12"/>
    <w:rsid w:val="00C80F1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A7A41"/>
    <w:rsid w:val="00CB05F4"/>
    <w:rsid w:val="00CB0606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8AD"/>
    <w:rsid w:val="00CE6DD7"/>
    <w:rsid w:val="00CF1055"/>
    <w:rsid w:val="00CF20E3"/>
    <w:rsid w:val="00CF4D0D"/>
    <w:rsid w:val="00CF5288"/>
    <w:rsid w:val="00CF65B5"/>
    <w:rsid w:val="00CF699A"/>
    <w:rsid w:val="00CF7829"/>
    <w:rsid w:val="00D00C33"/>
    <w:rsid w:val="00D027EB"/>
    <w:rsid w:val="00D0314D"/>
    <w:rsid w:val="00D03C06"/>
    <w:rsid w:val="00D0578C"/>
    <w:rsid w:val="00D06559"/>
    <w:rsid w:val="00D07C1B"/>
    <w:rsid w:val="00D1371E"/>
    <w:rsid w:val="00D14617"/>
    <w:rsid w:val="00D21F97"/>
    <w:rsid w:val="00D227AE"/>
    <w:rsid w:val="00D23897"/>
    <w:rsid w:val="00D3013B"/>
    <w:rsid w:val="00D306E6"/>
    <w:rsid w:val="00D309CC"/>
    <w:rsid w:val="00D35C6E"/>
    <w:rsid w:val="00D364EA"/>
    <w:rsid w:val="00D36D5B"/>
    <w:rsid w:val="00D463BE"/>
    <w:rsid w:val="00D463D6"/>
    <w:rsid w:val="00D46431"/>
    <w:rsid w:val="00D5048C"/>
    <w:rsid w:val="00D51D49"/>
    <w:rsid w:val="00D56A52"/>
    <w:rsid w:val="00D57055"/>
    <w:rsid w:val="00D57972"/>
    <w:rsid w:val="00D62664"/>
    <w:rsid w:val="00D62936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D1B60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2D62"/>
    <w:rsid w:val="00E0718F"/>
    <w:rsid w:val="00E115A5"/>
    <w:rsid w:val="00E1178B"/>
    <w:rsid w:val="00E15D2B"/>
    <w:rsid w:val="00E16509"/>
    <w:rsid w:val="00E200B7"/>
    <w:rsid w:val="00E20C47"/>
    <w:rsid w:val="00E22CCA"/>
    <w:rsid w:val="00E2413E"/>
    <w:rsid w:val="00E25D99"/>
    <w:rsid w:val="00E2778C"/>
    <w:rsid w:val="00E2793D"/>
    <w:rsid w:val="00E27B95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2AF6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5336"/>
    <w:rsid w:val="00E85920"/>
    <w:rsid w:val="00E91B77"/>
    <w:rsid w:val="00E91E55"/>
    <w:rsid w:val="00E96D1A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286D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A9E"/>
    <w:rsid w:val="00F10C13"/>
    <w:rsid w:val="00F11797"/>
    <w:rsid w:val="00F139DD"/>
    <w:rsid w:val="00F164A5"/>
    <w:rsid w:val="00F16846"/>
    <w:rsid w:val="00F17462"/>
    <w:rsid w:val="00F2012F"/>
    <w:rsid w:val="00F21311"/>
    <w:rsid w:val="00F22EC7"/>
    <w:rsid w:val="00F24669"/>
    <w:rsid w:val="00F257E9"/>
    <w:rsid w:val="00F273A7"/>
    <w:rsid w:val="00F301AE"/>
    <w:rsid w:val="00F325C8"/>
    <w:rsid w:val="00F35AB6"/>
    <w:rsid w:val="00F40092"/>
    <w:rsid w:val="00F42300"/>
    <w:rsid w:val="00F479E3"/>
    <w:rsid w:val="00F51B2A"/>
    <w:rsid w:val="00F52DA4"/>
    <w:rsid w:val="00F5383E"/>
    <w:rsid w:val="00F53B59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189F"/>
    <w:rsid w:val="00F82B63"/>
    <w:rsid w:val="00F83CC5"/>
    <w:rsid w:val="00F866BA"/>
    <w:rsid w:val="00F87D29"/>
    <w:rsid w:val="00F90DD7"/>
    <w:rsid w:val="00F92808"/>
    <w:rsid w:val="00F92A73"/>
    <w:rsid w:val="00FA0FE9"/>
    <w:rsid w:val="00FA1266"/>
    <w:rsid w:val="00FA3C65"/>
    <w:rsid w:val="00FA4898"/>
    <w:rsid w:val="00FA4FBF"/>
    <w:rsid w:val="00FB5750"/>
    <w:rsid w:val="00FC1095"/>
    <w:rsid w:val="00FC1192"/>
    <w:rsid w:val="00FC177B"/>
    <w:rsid w:val="00FC679B"/>
    <w:rsid w:val="00FC6CC7"/>
    <w:rsid w:val="00FC7F4C"/>
    <w:rsid w:val="00FD5984"/>
    <w:rsid w:val="00FD600B"/>
    <w:rsid w:val="00FD7F67"/>
    <w:rsid w:val="00FE2102"/>
    <w:rsid w:val="00FE283A"/>
    <w:rsid w:val="00FE30ED"/>
    <w:rsid w:val="00FE663F"/>
    <w:rsid w:val="00FE6816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8</cp:revision>
  <cp:lastPrinted>2019-02-25T14:05:00Z</cp:lastPrinted>
  <dcterms:created xsi:type="dcterms:W3CDTF">2023-03-02T07:14:00Z</dcterms:created>
  <dcterms:modified xsi:type="dcterms:W3CDTF">2023-03-03T06:52:00Z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